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bfc4fb" w14:textId="dbfc4f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742341">
        <w:t>87. St-1305/2022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742341">
        <w:t>87. St-1305/2022</w:t>
      </w:r>
    </w:p>
    <w:p w:rsidRPr="0017550A" w:rsidR="00742341" w:rsidP="00B3614A" w:rsidRDefault="00742341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742341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742341">
        <w:t>GENERO PULS d.o.o., OIB: 59169339633, 10 000 Zagreb, Hrvatskog proljeća 34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2341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423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234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4234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4234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4234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3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234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23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23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St-1305/2022</izvorni_sadrzaj>
    <derivirana_varijabla naziv="DomainObject.Predmet.OznakaBroj_1">St-1305/2022</derivirana_varijabla>
  </DomainObject.Predmet.OznakaBroj>
  <DomainObject.Predmet.OznakaBrojOptuznogAkta>
    <izvorni_sadrzaj>04-06-22-2180</izvorni_sadrzaj>
    <derivirana_varijabla naziv="DomainObject.Predmet.OznakaBrojOptuznogAkta_1">04-06-22-2180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GENERO PULS d.o.o. zastupanog po punomoćniku Marko Prgin</izvorni_sadrzaj>
    <derivirana_varijabla naziv="DomainObject.Predmet.ProtustrankaFormated_1">  GENERO PULS d.o.o. zastupanog po punomoćniku Marko Prgin</derivirana_varijabla>
  </DomainObject.Predmet.ProtustrankaFormated>
  <DomainObject.Predmet.ProtustrankaFormatedOIB>
    <izvorni_sadrzaj>  GENERO PULS d.o.o., OIB 59169339633 zastupanog po punomoćniku Marko Prgin</izvorni_sadrzaj>
    <derivirana_varijabla naziv="DomainObject.Predmet.ProtustrankaFormatedOIB_1">  GENERO PULS d.o.o., OIB 59169339633 zastupanog po punomoćniku Marko Prgin</derivirana_varijabla>
  </DomainObject.Predmet.ProtustrankaFormatedOIB>
  <DomainObject.Predmet.ProtustrankaFormatedWithAdress>
    <izvorni_sadrzaj> GENERO PULS d.o.o., Hrvatskog proljeća 34, 10000 Zagreb zastupanog po punomoćniku Marko Prgin</izvorni_sadrzaj>
    <derivirana_varijabla naziv="DomainObject.Predmet.ProtustrankaFormatedWithAdress_1"> GENERO PULS d.o.o., Hrvatskog proljeća 34, 10000 Zagreb zastupanog po punomoćniku Marko Prgin</derivirana_varijabla>
  </DomainObject.Predmet.ProtustrankaFormatedWithAdress>
  <DomainObject.Predmet.ProtustrankaFormatedWithAdressOIB>
    <izvorni_sadrzaj> GENERO PULS d.o.o., OIB 59169339633, Hrvatskog proljeća 34, 10000 Zagreb zastupanog po punomoćniku Marko Prgin</izvorni_sadrzaj>
    <derivirana_varijabla naziv="DomainObject.Predmet.ProtustrankaFormatedWithAdressOIB_1"> GENERO PULS d.o.o., OIB 59169339633, Hrvatskog proljeća 34, 10000 Zagreb zastupanog po punomoćniku Marko Prgin</derivirana_varijabla>
  </DomainObject.Predmet.ProtustrankaFormatedWithAdressOIB>
  <DomainObject.Predmet.ProtustrankaWithAdress>
    <izvorni_sadrzaj>GENERO PULS d.o.o. Hrvatskog proljeća 34, 10000 Zagreb</izvorni_sadrzaj>
    <derivirana_varijabla naziv="DomainObject.Predmet.ProtustrankaWithAdress_1">GENERO PULS d.o.o. Hrvatskog proljeća 34, 10000 Zagreb</derivirana_varijabla>
  </DomainObject.Predmet.ProtustrankaWithAdress>
  <DomainObject.Predmet.ProtustrankaWithAdressOIB>
    <izvorni_sadrzaj>GENERO PULS d.o.o., OIB 59169339633, Hrvatskog proljeća 34, 10000 Zagreb</izvorni_sadrzaj>
    <derivirana_varijabla naziv="DomainObject.Predmet.ProtustrankaWithAdressOIB_1">GENERO PULS d.o.o., OIB 59169339633, Hrvatskog proljeća 34, 10000 Zagreb</derivirana_varijabla>
  </DomainObject.Predmet.ProtustrankaWithAdressOIB>
  <DomainObject.Predmet.ProtustrankaNazivFormated>
    <izvorni_sadrzaj>GENERO PULS d.o.o.</izvorni_sadrzaj>
    <derivirana_varijabla naziv="DomainObject.Predmet.ProtustrankaNazivFormated_1">GENERO PULS d.o.o.</derivirana_varijabla>
  </DomainObject.Predmet.ProtustrankaNazivFormated>
  <DomainObject.Predmet.ProtustrankaNazivFormatedOIB>
    <izvorni_sadrzaj>GENERO PULS d.o.o., OIB 59169339633</izvorni_sadrzaj>
    <derivirana_varijabla naziv="DomainObject.Predmet.ProtustrankaNazivFormatedOIB_1">GENERO PULS d.o.o., OIB 59169339633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GENERO PULS d.o.o. zastupanog po punomoćniku Marko Prgin</item>
    </izvorni_sadrzaj>
    <derivirana_varijabla naziv="DomainObject.Predmet.ProtuStrankaListFormated_1">
      <item>GENERO PULS d.o.o. zastupanog po punomoćniku Marko Prgin</item>
    </derivirana_varijabla>
  </DomainObject.Predmet.ProtuStrankaListFormated>
  <DomainObject.Predmet.ProtuStrankaListFormatedOIB>
    <izvorni_sadrzaj>
      <item>GENERO PULS d.o.o., OIB 59169339633 zastupanog po punomoćniku Marko Prgin</item>
    </izvorni_sadrzaj>
    <derivirana_varijabla naziv="DomainObject.Predmet.ProtuStrankaListFormatedOIB_1">
      <item>GENERO PULS d.o.o., OIB 59169339633 zastupanog po punomoćniku Marko Prgin</item>
    </derivirana_varijabla>
  </DomainObject.Predmet.ProtuStrankaListFormatedOIB>
  <DomainObject.Predmet.ProtuStrankaListFormatedWithAdress>
    <izvorni_sadrzaj>
      <item>GENERO PULS d.o.o., Hrvatskog proljeća 34, 10000 Zagreb zastupanog po punomoćniku Marko Prgin</item>
    </izvorni_sadrzaj>
    <derivirana_varijabla naziv="DomainObject.Predmet.ProtuStrankaListFormatedWithAdress_1">
      <item>GENERO PULS d.o.o., Hrvatskog proljeća 34, 10000 Zagreb zastupanog po punomoćniku Marko Prgin</item>
    </derivirana_varijabla>
  </DomainObject.Predmet.ProtuStrankaListFormatedWithAdress>
  <DomainObject.Predmet.ProtuStrankaListFormatedWithAdressOIB>
    <izvorni_sadrzaj>
      <item>GENERO PULS d.o.o., OIB 59169339633, Hrvatskog proljeća 34, 10000 Zagreb zastupanog po punomoćniku Marko Prgin</item>
    </izvorni_sadrzaj>
    <derivirana_varijabla naziv="DomainObject.Predmet.ProtuStrankaListFormatedWithAdressOIB_1">
      <item>GENERO PULS d.o.o., OIB 59169339633, Hrvatskog proljeća 34, 10000 Zagreb zastupanog po punomoćniku Marko Prgin</item>
    </derivirana_varijabla>
  </DomainObject.Predmet.ProtuStrankaListFormatedWithAdressOIB>
  <DomainObject.Predmet.ProtuStrankaListNazivFormated>
    <izvorni_sadrzaj>
      <item>GENERO PULS d.o.o.</item>
    </izvorni_sadrzaj>
    <derivirana_varijabla naziv="DomainObject.Predmet.ProtuStrankaListNazivFormated_1">
      <item>GENERO PULS d.o.o.</item>
    </derivirana_varijabla>
  </DomainObject.Predmet.ProtuStrankaListNazivFormated>
  <DomainObject.Predmet.ProtuStrankaListNazivFormatedOIB>
    <izvorni_sadrzaj>
      <item>GENERO PULS d.o.o., OIB 59169339633</item>
    </izvorni_sadrzaj>
    <derivirana_varijabla naziv="DomainObject.Predmet.ProtuStrankaListNazivFormatedOIB_1">
      <item>GENERO PULS d.o.o., OIB 59169339633</item>
    </derivirana_varijabla>
  </DomainObject.Predmet.ProtuStrankaListNazivFormatedOIB>
  <DomainObject.Predmet.OstaliListFormated>
    <izvorni_sadrzaj>
      <item>Marko Prgin punomoćnik sudionika u postupku GENERO PULS d.o.o.</item>
    </izvorni_sadrzaj>
    <derivirana_varijabla naziv="DomainObject.Predmet.OstaliListFormated_1">
      <item>Marko Prgin punomoćnik sudionika u postupku GENERO PULS d.o.o.</item>
    </derivirana_varijabla>
  </DomainObject.Predmet.OstaliListFormated>
  <DomainObject.Predmet.OstaliListFormatedOIB>
    <izvorni_sadrzaj>
      <item>Marko Prgin, OIB 03776000524 punomoćnik sudionika u postupku GENERO PULS d.o.o.</item>
    </izvorni_sadrzaj>
    <derivirana_varijabla naziv="DomainObject.Predmet.OstaliListFormatedOIB_1">
      <item>Marko Prgin, OIB 03776000524 punomoćnik sudionika u postupku GENERO PULS d.o.o.</item>
    </derivirana_varijabla>
  </DomainObject.Predmet.OstaliListFormatedOIB>
  <DomainObject.Predmet.OstaliListFormatedWithAdress>
    <izvorni_sadrzaj>
      <item>Marko Prgin, Hrvatskog Proljeća 34, 10000 Zagreb punomoćnik sudionika u postupku GENERO PULS d.o.o.</item>
    </izvorni_sadrzaj>
    <derivirana_varijabla naziv="DomainObject.Predmet.OstaliListFormatedWithAdress_1">
      <item>Marko Prgin, Hrvatskog Proljeća 34, 10000 Zagreb punomoćnik sudionika u postupku GENERO PULS d.o.o.</item>
    </derivirana_varijabla>
  </DomainObject.Predmet.OstaliListFormatedWithAdress>
  <DomainObject.Predmet.OstaliListFormatedWithAdressOIB>
    <izvorni_sadrzaj>
      <item>Marko Prgin, OIB 03776000524, Hrvatskog Proljeća 34, 10000 Zagreb punomoćnik sudionika u postupku GENERO PULS d.o.o.</item>
    </izvorni_sadrzaj>
    <derivirana_varijabla naziv="DomainObject.Predmet.OstaliListFormatedWithAdressOIB_1">
      <item>Marko Prgin, OIB 03776000524, Hrvatskog Proljeća 34, 10000 Zagreb punomoćnik sudionika u postupku GENERO PULS d.o.o.</item>
    </derivirana_varijabla>
  </DomainObject.Predmet.OstaliListFormatedWithAdressOIB>
  <DomainObject.Predmet.OstaliListNazivFormated>
    <izvorni_sadrzaj>
      <item>Marko Prgin</item>
    </izvorni_sadrzaj>
    <derivirana_varijabla naziv="DomainObject.Predmet.OstaliListNazivFormated_1">
      <item>Marko Prgin</item>
    </derivirana_varijabla>
  </DomainObject.Predmet.OstaliListNazivFormated>
  <DomainObject.Predmet.OstaliListNazivFormatedOIB>
    <izvorni_sadrzaj>
      <item>Marko Prgin, OIB 03776000524</item>
    </izvorni_sadrzaj>
    <derivirana_varijabla naziv="DomainObject.Predmet.OstaliListNazivFormatedOIB_1">
      <item>Marko Prgin, OIB 03776000524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GENERO PULS d.o.o.</izvorni_sadrzaj>
    <derivirana_varijabla naziv="DomainObject.Predmet.ProtustrankaIDrugi_1">GENERO PULS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GENERO PULS d.o.o., OIB 59169339633, Hrvatskog proljeća 34, 10000 Zagreb</izvorni_sadrzaj>
    <derivirana_varijabla naziv="DomainObject.Predmet.ProtustrankaIDrugiAdressOIB_1">GENERO PULS d.o.o., OIB 59169339633, Hrvatskog proljeća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GENERO PULS d.o.o.</item>
      <item>Financijska agencija</item>
      <item>Marko Prgin</item>
    </izvorni_sadrzaj>
    <derivirana_varijabla naziv="DomainObject.Predmet.SudioniciListNaziv_1">
      <item>GENERO PULS d.o.o.</item>
      <item>Financijska agencija</item>
      <item>Marko Prgin</item>
    </derivirana_varijabla>
  </DomainObject.Predmet.SudioniciListNaziv>
  <DomainObject.Predmet.SudioniciListAdressOIB>
    <izvorni_sadrzaj>
      <item>GENERO PULS d.o.o., OIB 59169339633, Hrvatskog proljeća 34,10000 Zagreb</item>
      <item>Financijska agencija, OIB 85821130368, TRG SVIBANJSKIH ŽRTAVA 1995. 1,10000 Zagreb</item>
      <item>Marko Prgin, OIB 03776000524, Hrvatskog Proljeća 34,10000 Zagreb</item>
    </izvorni_sadrzaj>
    <derivirana_varijabla naziv="DomainObject.Predmet.SudioniciListAdressOIB_1">
      <item>GENERO PULS d.o.o., OIB 59169339633, Hrvatskog proljeća 34,10000 Zagreb</item>
      <item>Financijska agencija, OIB 85821130368, TRG SVIBANJSKIH ŽRTAVA 1995. 1,10000 Zagreb</item>
      <item>Marko Prgin, OIB 03776000524, Hrvatskog Proljeća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59169339633</item>
      <item>, OIB 85821130368</item>
      <item>, OIB 03776000524</item>
    </izvorni_sadrzaj>
    <derivirana_varijabla naziv="DomainObject.Predmet.SudioniciListNazivOIB_1">
      <item>, OIB 59169339633</item>
      <item>, OIB 85821130368</item>
      <item>, OIB 03776000524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2022-09-03T10:11:00Z</cp:lastPrinted>
  <dcterms:modified xmlns:xsi="http://www.w3.org/2001/XMLSchema-instance" xsi:type="dcterms:W3CDTF">2022-09-03T10:11:00Z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